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76019" w:rsidRPr="0088704B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976019" w:rsidRPr="0088704B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F5881"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  <w:r w:rsidR="007F588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7F5881" w:rsidRPr="00512C1B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ระดับความสำเร็จของการจัดทำสารสนเทศอุดมศึกษา (</w:t>
      </w:r>
      <w:r w:rsidR="007F5881" w:rsidRPr="00512C1B">
        <w:rPr>
          <w:rFonts w:ascii="TH SarabunPSK" w:hAnsi="TH SarabunPSK" w:cs="TH SarabunPSK"/>
          <w:b/>
          <w:bCs/>
          <w:sz w:val="30"/>
          <w:szCs w:val="30"/>
        </w:rPr>
        <w:t>E</w:t>
      </w:r>
      <w:r w:rsidR="007F5881" w:rsidRPr="00512C1B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="007F5881" w:rsidRPr="00512C1B">
        <w:rPr>
          <w:rFonts w:ascii="TH SarabunPSK" w:hAnsi="TH SarabunPSK" w:cs="TH SarabunPSK"/>
          <w:b/>
          <w:bCs/>
          <w:sz w:val="30"/>
          <w:szCs w:val="30"/>
        </w:rPr>
        <w:t>book</w:t>
      </w:r>
      <w:r w:rsidR="007F5881" w:rsidRPr="00512C1B">
        <w:rPr>
          <w:rFonts w:ascii="TH SarabunPSK" w:hAnsi="TH SarabunPSK" w:cs="TH SarabunPSK"/>
          <w:b/>
          <w:bCs/>
          <w:sz w:val="30"/>
          <w:szCs w:val="30"/>
          <w:cs/>
        </w:rPr>
        <w:t>) ฉบับย่อ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F5881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7F5881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bookmarkStart w:id="0" w:name="_GoBack"/>
      <w:bookmarkEnd w:id="0"/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976019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237"/>
      </w:tblGrid>
      <w:tr w:rsidR="005374C4" w:rsidRPr="00932AC9" w:rsidTr="007F588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7F588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5881" w:rsidP="007F5881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ติดตามข้อมูล</w:t>
            </w:r>
            <w:r w:rsidRPr="00320631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นักศึก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ษา บุคลากร ผู้สำเร็จการศึกษา </w:t>
            </w:r>
            <w:r w:rsidRPr="003206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การมีงานทำของบัณฑิต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และการบันทึกข้อมูลหลักสูตรในระบบได้ไม่น้อยกว่าร้อยละ 80</w:t>
            </w:r>
          </w:p>
        </w:tc>
      </w:tr>
      <w:tr w:rsidR="00376665" w:rsidRPr="00932AC9" w:rsidTr="007F588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5881" w:rsidP="007F58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สถาบันอุดมศึกษาจัดส่งข้อมูลด้านนักศึกษา</w:t>
            </w:r>
            <w:r w:rsidRPr="003206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บุคลากร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ผู้สำเร็จการศึกษา </w:t>
            </w:r>
            <w:r w:rsidRPr="003206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การมีงานทำของบัณฑิต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และการบันทึกข้อมูลหลักสูตรในระบบได้ไม่น้อยกว่าร้อยละ 80</w:t>
            </w:r>
          </w:p>
        </w:tc>
      </w:tr>
      <w:tr w:rsidR="00376665" w:rsidRPr="00932AC9" w:rsidTr="007F588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5881" w:rsidP="007F58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ตรวจสอบความถูกต้องของข้อมูล และการจัดทำต้นฉบับ</w:t>
            </w:r>
            <w:r w:rsidRPr="003C53B9">
              <w:rPr>
                <w:rFonts w:ascii="TH SarabunPSK" w:hAnsi="TH SarabunPSK" w:cs="TH SarabunPSK"/>
                <w:sz w:val="30"/>
                <w:szCs w:val="30"/>
              </w:rPr>
              <w:t xml:space="preserve"> E</w:t>
            </w:r>
            <w:r w:rsidRPr="003C53B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C53B9">
              <w:rPr>
                <w:rFonts w:ascii="TH SarabunPSK" w:hAnsi="TH SarabunPSK" w:cs="TH SarabunPSK"/>
                <w:sz w:val="30"/>
                <w:szCs w:val="30"/>
              </w:rPr>
              <w:t>book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สถิติอุดมศึกษา </w:t>
            </w:r>
            <w:r w:rsidRPr="003206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บุคลากร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ผู้สำเร็จการศึกษา </w:t>
            </w:r>
            <w:r w:rsidRPr="003206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การมีงานทำของบัณฑิต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และการบันทึกข้อมูลหลักสูตรในระบบตามระยะเวลาที่กำหนด</w:t>
            </w:r>
          </w:p>
        </w:tc>
      </w:tr>
      <w:tr w:rsidR="00376665" w:rsidRPr="00932AC9" w:rsidTr="007F5881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5881" w:rsidP="007F58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6E4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จัดทำรูปเล่ม </w:t>
            </w:r>
            <w:r w:rsidRPr="00EA6E43">
              <w:rPr>
                <w:rFonts w:ascii="TH SarabunPSK" w:hAnsi="TH SarabunPSK" w:cs="TH SarabunPSK"/>
                <w:spacing w:val="-6"/>
                <w:sz w:val="30"/>
                <w:szCs w:val="30"/>
              </w:rPr>
              <w:t>E</w:t>
            </w:r>
            <w:r w:rsidRPr="00EA6E4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-</w:t>
            </w:r>
            <w:r w:rsidRPr="00EA6E43">
              <w:rPr>
                <w:rFonts w:ascii="TH SarabunPSK" w:hAnsi="TH SarabunPSK" w:cs="TH SarabunPSK"/>
                <w:spacing w:val="-6"/>
                <w:sz w:val="30"/>
                <w:szCs w:val="30"/>
              </w:rPr>
              <w:t>book</w:t>
            </w:r>
            <w:r w:rsidRPr="00EA6E4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สถิติอุดมศึกษา (ฉบับย่อ)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ตามระยะเวลาที่กำหนด</w:t>
            </w:r>
          </w:p>
        </w:tc>
      </w:tr>
      <w:tr w:rsidR="00376665" w:rsidRPr="00932AC9" w:rsidTr="007F588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5881" w:rsidP="007F58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6E4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เผยแพร่ </w:t>
            </w:r>
            <w:r w:rsidRPr="00EA6E43">
              <w:rPr>
                <w:rFonts w:ascii="TH SarabunPSK" w:hAnsi="TH SarabunPSK" w:cs="TH SarabunPSK"/>
                <w:spacing w:val="-6"/>
                <w:sz w:val="30"/>
                <w:szCs w:val="30"/>
              </w:rPr>
              <w:t>E</w:t>
            </w:r>
            <w:r w:rsidRPr="00EA6E4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-</w:t>
            </w:r>
            <w:r w:rsidRPr="00EA6E43">
              <w:rPr>
                <w:rFonts w:ascii="TH SarabunPSK" w:hAnsi="TH SarabunPSK" w:cs="TH SarabunPSK"/>
                <w:spacing w:val="-6"/>
                <w:sz w:val="30"/>
                <w:szCs w:val="30"/>
              </w:rPr>
              <w:t>book</w:t>
            </w:r>
            <w:r w:rsidRPr="00EA6E4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สถิติอุดมศึกษา (ฉบับย่อ) บนเว็บไซด์ของ สกอ. ได้ตามระยะเวลาที่กำหนด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7F5881" w:rsidTr="00465674">
        <w:trPr>
          <w:trHeight w:val="418"/>
        </w:trPr>
        <w:tc>
          <w:tcPr>
            <w:tcW w:w="3710" w:type="dxa"/>
            <w:vAlign w:val="center"/>
          </w:tcPr>
          <w:p w:rsidR="00376665" w:rsidRPr="007F5881" w:rsidRDefault="007F5881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7F588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ระดับความสำเร็จของการจัดทำสารสนเทศอุดมศึกษา (</w:t>
            </w:r>
            <w:r w:rsidRPr="007F5881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7F588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F5881">
              <w:rPr>
                <w:rFonts w:ascii="TH SarabunPSK" w:hAnsi="TH SarabunPSK" w:cs="TH SarabunPSK"/>
                <w:sz w:val="30"/>
                <w:szCs w:val="30"/>
              </w:rPr>
              <w:t>book</w:t>
            </w:r>
            <w:r w:rsidRPr="007F5881">
              <w:rPr>
                <w:rFonts w:ascii="TH SarabunPSK" w:hAnsi="TH SarabunPSK" w:cs="TH SarabunPSK"/>
                <w:sz w:val="30"/>
                <w:szCs w:val="30"/>
                <w:cs/>
              </w:rPr>
              <w:t>) ฉบับย่อ</w:t>
            </w:r>
          </w:p>
        </w:tc>
        <w:tc>
          <w:tcPr>
            <w:tcW w:w="1330" w:type="dxa"/>
          </w:tcPr>
          <w:p w:rsidR="00376665" w:rsidRPr="007F5881" w:rsidRDefault="007F5881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F5881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7F5881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7F5881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7F5881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399" w:rsidRDefault="00EF5399" w:rsidP="007C7324">
      <w:r>
        <w:separator/>
      </w:r>
    </w:p>
  </w:endnote>
  <w:endnote w:type="continuationSeparator" w:id="0">
    <w:p w:rsidR="00EF5399" w:rsidRDefault="00EF539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399" w:rsidRDefault="00EF5399" w:rsidP="007C7324">
      <w:r>
        <w:separator/>
      </w:r>
    </w:p>
  </w:footnote>
  <w:footnote w:type="continuationSeparator" w:id="0">
    <w:p w:rsidR="00EF5399" w:rsidRDefault="00EF539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760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7601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7F5881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76019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39F3"/>
    <w:rsid w:val="00C95B8C"/>
    <w:rsid w:val="00CA68CA"/>
    <w:rsid w:val="00D35FF2"/>
    <w:rsid w:val="00DD56EA"/>
    <w:rsid w:val="00E473C4"/>
    <w:rsid w:val="00EA352E"/>
    <w:rsid w:val="00EF5399"/>
    <w:rsid w:val="00F31579"/>
    <w:rsid w:val="00F97B41"/>
    <w:rsid w:val="00FA729F"/>
    <w:rsid w:val="00FB4AD9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CF9A8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91525-2B36-4467-93E1-9D269197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2018-12-28T08:24:00Z</dcterms:modified>
</cp:coreProperties>
</file>